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285D" w:rsidRDefault="0059285D">
      <w:r w:rsidRPr="00314BA0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374.25pt;height:523.5pt;visibility:visible">
            <v:imagedata r:id="rId4" o:title=""/>
          </v:shape>
        </w:pict>
      </w:r>
      <w:r w:rsidRPr="00314BA0">
        <w:rPr>
          <w:noProof/>
        </w:rPr>
        <w:pict>
          <v:shape id="Resim 2" o:spid="_x0000_i1026" type="#_x0000_t75" style="width:321pt;height:450pt;visibility:visible">
            <v:imagedata r:id="rId5" o:title=""/>
          </v:shape>
        </w:pict>
      </w:r>
    </w:p>
    <w:p w:rsidR="0059285D" w:rsidRDefault="0059285D">
      <w:r>
        <w:br w:type="page"/>
      </w:r>
      <w:r w:rsidRPr="00314BA0">
        <w:rPr>
          <w:noProof/>
        </w:rPr>
        <w:pict>
          <v:shape id="Resim 3" o:spid="_x0000_i1027" type="#_x0000_t75" style="width:330.75pt;height:460.5pt;visibility:visible">
            <v:imagedata r:id="rId6" o:title=""/>
          </v:shape>
        </w:pict>
      </w:r>
    </w:p>
    <w:p w:rsidR="0059285D" w:rsidRDefault="0059285D">
      <w:r w:rsidRPr="00314BA0">
        <w:rPr>
          <w:noProof/>
        </w:rPr>
        <w:pict>
          <v:shape id="Resim 4" o:spid="_x0000_i1028" type="#_x0000_t75" style="width:319.5pt;height:445.5pt;visibility:visible">
            <v:imagedata r:id="rId7" o:title=""/>
          </v:shape>
        </w:pict>
      </w:r>
    </w:p>
    <w:p w:rsidR="0059285D" w:rsidRDefault="0059285D">
      <w:r>
        <w:br w:type="page"/>
      </w:r>
      <w:r w:rsidRPr="00314BA0">
        <w:rPr>
          <w:noProof/>
        </w:rPr>
        <w:pict>
          <v:shape id="Resim 5" o:spid="_x0000_i1029" type="#_x0000_t75" style="width:330.75pt;height:459.75pt;visibility:visible">
            <v:imagedata r:id="rId8" o:title=""/>
          </v:shape>
        </w:pict>
      </w:r>
      <w:r w:rsidRPr="00314BA0">
        <w:rPr>
          <w:noProof/>
        </w:rPr>
        <w:pict>
          <v:shape id="Resim 6" o:spid="_x0000_i1030" type="#_x0000_t75" style="width:316.5pt;height:440.25pt;visibility:visible">
            <v:imagedata r:id="rId9" o:title=""/>
          </v:shape>
        </w:pict>
      </w:r>
    </w:p>
    <w:p w:rsidR="0059285D" w:rsidRDefault="0059285D">
      <w:pPr>
        <w:rPr>
          <w:noProof/>
        </w:rPr>
      </w:pPr>
      <w:r w:rsidRPr="00314BA0">
        <w:rPr>
          <w:noProof/>
        </w:rPr>
        <w:pict>
          <v:shape id="Resim 7" o:spid="_x0000_i1031" type="#_x0000_t75" style="width:319.5pt;height:444pt;visibility:visible">
            <v:imagedata r:id="rId10" o:title=""/>
          </v:shape>
        </w:pict>
      </w:r>
      <w:r w:rsidRPr="00314BA0">
        <w:rPr>
          <w:noProof/>
        </w:rPr>
        <w:pict>
          <v:shape id="Resim 8" o:spid="_x0000_i1032" type="#_x0000_t75" style="width:319.5pt;height:444.75pt;visibility:visible">
            <v:imagedata r:id="rId11" o:title=""/>
          </v:shape>
        </w:pict>
      </w:r>
    </w:p>
    <w:p w:rsidR="0059285D" w:rsidRDefault="0059285D">
      <w:r w:rsidRPr="00314BA0">
        <w:rPr>
          <w:noProof/>
        </w:rPr>
        <w:pict>
          <v:shape id="Resim 9" o:spid="_x0000_i1033" type="#_x0000_t75" style="width:331.5pt;height:464.25pt;visibility:visible">
            <v:imagedata r:id="rId12" o:title=""/>
          </v:shape>
        </w:pict>
      </w:r>
      <w:r w:rsidRPr="00314BA0">
        <w:rPr>
          <w:noProof/>
        </w:rPr>
        <w:pict>
          <v:shape id="Resim 10" o:spid="_x0000_i1034" type="#_x0000_t75" style="width:323.25pt;height:450pt;visibility:visible">
            <v:imagedata r:id="rId13" o:title=""/>
          </v:shape>
        </w:pict>
      </w:r>
    </w:p>
    <w:p w:rsidR="0059285D" w:rsidRDefault="0059285D">
      <w:r w:rsidRPr="00314BA0">
        <w:rPr>
          <w:noProof/>
        </w:rPr>
        <w:pict>
          <v:shape id="Resim 11" o:spid="_x0000_i1035" type="#_x0000_t75" style="width:330.75pt;height:459.75pt;visibility:visible">
            <v:imagedata r:id="rId14" o:title=""/>
          </v:shape>
        </w:pict>
      </w:r>
      <w:r w:rsidRPr="00314BA0">
        <w:rPr>
          <w:noProof/>
        </w:rPr>
        <w:pict>
          <v:shape id="Resim 12" o:spid="_x0000_i1036" type="#_x0000_t75" style="width:316.5pt;height:439.5pt;visibility:visible">
            <v:imagedata r:id="rId15" o:title=""/>
          </v:shape>
        </w:pict>
      </w:r>
    </w:p>
    <w:p w:rsidR="0059285D" w:rsidRDefault="0059285D">
      <w:r w:rsidRPr="00314BA0">
        <w:rPr>
          <w:noProof/>
        </w:rPr>
        <w:pict>
          <v:shape id="Resim 13" o:spid="_x0000_i1037" type="#_x0000_t75" style="width:330.75pt;height:458.25pt;visibility:visible">
            <v:imagedata r:id="rId16" o:title=""/>
          </v:shape>
        </w:pict>
      </w:r>
      <w:r w:rsidRPr="00314BA0">
        <w:rPr>
          <w:noProof/>
        </w:rPr>
        <w:pict>
          <v:shape id="Resim 14" o:spid="_x0000_i1038" type="#_x0000_t75" style="width:317.25pt;height:445.5pt;visibility:visible">
            <v:imagedata r:id="rId17" o:title=""/>
          </v:shape>
        </w:pict>
      </w:r>
      <w:r w:rsidRPr="00314BA0">
        <w:rPr>
          <w:noProof/>
        </w:rPr>
        <w:pict>
          <v:shape id="Resim 15" o:spid="_x0000_i1039" type="#_x0000_t75" style="width:329.25pt;height:455.25pt;visibility:visible">
            <v:imagedata r:id="rId18" o:title=""/>
          </v:shape>
        </w:pict>
      </w:r>
      <w:r w:rsidRPr="00314BA0">
        <w:rPr>
          <w:noProof/>
        </w:rPr>
        <w:pict>
          <v:shape id="Resim 16" o:spid="_x0000_i1040" type="#_x0000_t75" style="width:319.5pt;height:445.5pt;visibility:visible">
            <v:imagedata r:id="rId19" o:title=""/>
          </v:shape>
        </w:pict>
      </w:r>
      <w:r w:rsidRPr="00314BA0">
        <w:rPr>
          <w:noProof/>
        </w:rPr>
        <w:pict>
          <v:shape id="Resim 17" o:spid="_x0000_i1041" type="#_x0000_t75" style="width:329.25pt;height:453pt;visibility:visible">
            <v:imagedata r:id="rId20" o:title=""/>
          </v:shape>
        </w:pict>
      </w:r>
      <w:r w:rsidRPr="00314BA0">
        <w:rPr>
          <w:noProof/>
        </w:rPr>
        <w:pict>
          <v:shape id="Resim 18" o:spid="_x0000_i1042" type="#_x0000_t75" style="width:316.5pt;height:440.25pt;visibility:visible">
            <v:imagedata r:id="rId21" o:title=""/>
          </v:shape>
        </w:pict>
      </w:r>
    </w:p>
    <w:sectPr w:rsidR="0059285D" w:rsidSect="001722BD">
      <w:pgSz w:w="16838" w:h="11906" w:orient="landscape"/>
      <w:pgMar w:top="1417" w:right="1417" w:bottom="1417" w:left="141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06"/>
  <w:embedSystemFonts/>
  <w:stylePaneFormatFilter w:val="3F01"/>
  <w:defaultTabStop w:val="708"/>
  <w:hyphenationZone w:val="425"/>
  <w:drawingGridHorizontalSpacing w:val="12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722BD"/>
    <w:rsid w:val="00001F73"/>
    <w:rsid w:val="00045825"/>
    <w:rsid w:val="000504BD"/>
    <w:rsid w:val="00052C1A"/>
    <w:rsid w:val="0006389E"/>
    <w:rsid w:val="00064627"/>
    <w:rsid w:val="000672BB"/>
    <w:rsid w:val="00082B2E"/>
    <w:rsid w:val="000873D6"/>
    <w:rsid w:val="00092BB6"/>
    <w:rsid w:val="000A63FB"/>
    <w:rsid w:val="000A6D43"/>
    <w:rsid w:val="000B1C9D"/>
    <w:rsid w:val="000B6D7A"/>
    <w:rsid w:val="000C306F"/>
    <w:rsid w:val="000C54BA"/>
    <w:rsid w:val="000D022B"/>
    <w:rsid w:val="000D34DC"/>
    <w:rsid w:val="000D4B40"/>
    <w:rsid w:val="000F53FD"/>
    <w:rsid w:val="000F54B1"/>
    <w:rsid w:val="000F590C"/>
    <w:rsid w:val="00123735"/>
    <w:rsid w:val="00130415"/>
    <w:rsid w:val="00131011"/>
    <w:rsid w:val="00131D35"/>
    <w:rsid w:val="00133F5B"/>
    <w:rsid w:val="00140314"/>
    <w:rsid w:val="00141874"/>
    <w:rsid w:val="00162B92"/>
    <w:rsid w:val="001722BD"/>
    <w:rsid w:val="00180B04"/>
    <w:rsid w:val="00180FA8"/>
    <w:rsid w:val="00183117"/>
    <w:rsid w:val="00194345"/>
    <w:rsid w:val="001A24EA"/>
    <w:rsid w:val="001A38F5"/>
    <w:rsid w:val="001A3CDB"/>
    <w:rsid w:val="001A42FA"/>
    <w:rsid w:val="001A5668"/>
    <w:rsid w:val="001A6648"/>
    <w:rsid w:val="001B1912"/>
    <w:rsid w:val="001C350C"/>
    <w:rsid w:val="001C747D"/>
    <w:rsid w:val="001D39D4"/>
    <w:rsid w:val="001D6E92"/>
    <w:rsid w:val="001E12D1"/>
    <w:rsid w:val="001E33E1"/>
    <w:rsid w:val="001E7E1A"/>
    <w:rsid w:val="001F454E"/>
    <w:rsid w:val="0020070E"/>
    <w:rsid w:val="00200F6D"/>
    <w:rsid w:val="00201C6D"/>
    <w:rsid w:val="00214ED5"/>
    <w:rsid w:val="0022107E"/>
    <w:rsid w:val="0022683C"/>
    <w:rsid w:val="0023453D"/>
    <w:rsid w:val="00236336"/>
    <w:rsid w:val="002446DB"/>
    <w:rsid w:val="00250267"/>
    <w:rsid w:val="00253763"/>
    <w:rsid w:val="0025531A"/>
    <w:rsid w:val="00257B23"/>
    <w:rsid w:val="00260029"/>
    <w:rsid w:val="002618B4"/>
    <w:rsid w:val="00262B47"/>
    <w:rsid w:val="00263F54"/>
    <w:rsid w:val="0026440A"/>
    <w:rsid w:val="002717D4"/>
    <w:rsid w:val="00283320"/>
    <w:rsid w:val="0029211A"/>
    <w:rsid w:val="002C6E06"/>
    <w:rsid w:val="002C73E2"/>
    <w:rsid w:val="002D52BF"/>
    <w:rsid w:val="002E05AE"/>
    <w:rsid w:val="00307772"/>
    <w:rsid w:val="00314BA0"/>
    <w:rsid w:val="00321258"/>
    <w:rsid w:val="00341473"/>
    <w:rsid w:val="003433D0"/>
    <w:rsid w:val="00346F3C"/>
    <w:rsid w:val="003501ED"/>
    <w:rsid w:val="003505B3"/>
    <w:rsid w:val="003509C7"/>
    <w:rsid w:val="00352E4A"/>
    <w:rsid w:val="00353599"/>
    <w:rsid w:val="003541A5"/>
    <w:rsid w:val="00365309"/>
    <w:rsid w:val="003761E9"/>
    <w:rsid w:val="00381CA1"/>
    <w:rsid w:val="00381D30"/>
    <w:rsid w:val="003A7173"/>
    <w:rsid w:val="003B3540"/>
    <w:rsid w:val="003C1A57"/>
    <w:rsid w:val="003E2A94"/>
    <w:rsid w:val="003E572D"/>
    <w:rsid w:val="003E7A27"/>
    <w:rsid w:val="003F0F1B"/>
    <w:rsid w:val="003F64A6"/>
    <w:rsid w:val="003F71EE"/>
    <w:rsid w:val="00400E94"/>
    <w:rsid w:val="0041161E"/>
    <w:rsid w:val="00413708"/>
    <w:rsid w:val="00417A6B"/>
    <w:rsid w:val="00417F31"/>
    <w:rsid w:val="00420BA7"/>
    <w:rsid w:val="00423E12"/>
    <w:rsid w:val="004243E6"/>
    <w:rsid w:val="00435903"/>
    <w:rsid w:val="00442B2D"/>
    <w:rsid w:val="00445BB9"/>
    <w:rsid w:val="00475164"/>
    <w:rsid w:val="004812D6"/>
    <w:rsid w:val="00485045"/>
    <w:rsid w:val="00491F4B"/>
    <w:rsid w:val="004953D0"/>
    <w:rsid w:val="004968D1"/>
    <w:rsid w:val="00496E56"/>
    <w:rsid w:val="004A7554"/>
    <w:rsid w:val="004F1643"/>
    <w:rsid w:val="004F189E"/>
    <w:rsid w:val="00500A2F"/>
    <w:rsid w:val="00504845"/>
    <w:rsid w:val="0050709B"/>
    <w:rsid w:val="0051760A"/>
    <w:rsid w:val="00524775"/>
    <w:rsid w:val="00530A67"/>
    <w:rsid w:val="005323B4"/>
    <w:rsid w:val="0054170E"/>
    <w:rsid w:val="005430AD"/>
    <w:rsid w:val="00544615"/>
    <w:rsid w:val="0054510A"/>
    <w:rsid w:val="00545591"/>
    <w:rsid w:val="00563241"/>
    <w:rsid w:val="005723E2"/>
    <w:rsid w:val="0057588B"/>
    <w:rsid w:val="00584F7A"/>
    <w:rsid w:val="0058589F"/>
    <w:rsid w:val="00590479"/>
    <w:rsid w:val="0059285D"/>
    <w:rsid w:val="00595541"/>
    <w:rsid w:val="005A41E8"/>
    <w:rsid w:val="005C5313"/>
    <w:rsid w:val="005C6DE1"/>
    <w:rsid w:val="005D39A3"/>
    <w:rsid w:val="005D746D"/>
    <w:rsid w:val="005E384A"/>
    <w:rsid w:val="005E4223"/>
    <w:rsid w:val="005F442E"/>
    <w:rsid w:val="00605FCE"/>
    <w:rsid w:val="006138AD"/>
    <w:rsid w:val="0062157E"/>
    <w:rsid w:val="0062424E"/>
    <w:rsid w:val="00626A2F"/>
    <w:rsid w:val="006371B4"/>
    <w:rsid w:val="00640A74"/>
    <w:rsid w:val="0064170C"/>
    <w:rsid w:val="00642494"/>
    <w:rsid w:val="00646DA3"/>
    <w:rsid w:val="006532D2"/>
    <w:rsid w:val="006540ED"/>
    <w:rsid w:val="006614B8"/>
    <w:rsid w:val="006678C7"/>
    <w:rsid w:val="006705E7"/>
    <w:rsid w:val="0068191E"/>
    <w:rsid w:val="0068520B"/>
    <w:rsid w:val="0069303D"/>
    <w:rsid w:val="006A0ADC"/>
    <w:rsid w:val="006A691A"/>
    <w:rsid w:val="006B4CE9"/>
    <w:rsid w:val="006C4EC4"/>
    <w:rsid w:val="006C6CC7"/>
    <w:rsid w:val="006D3523"/>
    <w:rsid w:val="006D47E9"/>
    <w:rsid w:val="006D747D"/>
    <w:rsid w:val="006F36FD"/>
    <w:rsid w:val="006F7AF3"/>
    <w:rsid w:val="00700763"/>
    <w:rsid w:val="00703F4F"/>
    <w:rsid w:val="007072AA"/>
    <w:rsid w:val="007100B1"/>
    <w:rsid w:val="00714FBB"/>
    <w:rsid w:val="00723765"/>
    <w:rsid w:val="00725094"/>
    <w:rsid w:val="00726D8C"/>
    <w:rsid w:val="00735B8C"/>
    <w:rsid w:val="0074046E"/>
    <w:rsid w:val="0074439A"/>
    <w:rsid w:val="00750A7B"/>
    <w:rsid w:val="0075176F"/>
    <w:rsid w:val="007609C5"/>
    <w:rsid w:val="00766F13"/>
    <w:rsid w:val="00772CD4"/>
    <w:rsid w:val="00773C81"/>
    <w:rsid w:val="007748F9"/>
    <w:rsid w:val="0077524D"/>
    <w:rsid w:val="007755AB"/>
    <w:rsid w:val="0078100B"/>
    <w:rsid w:val="00783197"/>
    <w:rsid w:val="00791189"/>
    <w:rsid w:val="007A1A1C"/>
    <w:rsid w:val="007A6D8A"/>
    <w:rsid w:val="007A7C69"/>
    <w:rsid w:val="007B0C23"/>
    <w:rsid w:val="007C233B"/>
    <w:rsid w:val="007D1032"/>
    <w:rsid w:val="007D7EEF"/>
    <w:rsid w:val="007E0D38"/>
    <w:rsid w:val="007E38D2"/>
    <w:rsid w:val="007E47B4"/>
    <w:rsid w:val="007F1959"/>
    <w:rsid w:val="008050FA"/>
    <w:rsid w:val="00821D9E"/>
    <w:rsid w:val="008227B3"/>
    <w:rsid w:val="0082725A"/>
    <w:rsid w:val="00827AD2"/>
    <w:rsid w:val="00837CBF"/>
    <w:rsid w:val="00843CFB"/>
    <w:rsid w:val="00843E55"/>
    <w:rsid w:val="008445DA"/>
    <w:rsid w:val="0084745C"/>
    <w:rsid w:val="00852CCE"/>
    <w:rsid w:val="00863590"/>
    <w:rsid w:val="00874AFC"/>
    <w:rsid w:val="008862AB"/>
    <w:rsid w:val="00890059"/>
    <w:rsid w:val="008A3B6E"/>
    <w:rsid w:val="008B6C2D"/>
    <w:rsid w:val="008C6E5D"/>
    <w:rsid w:val="008C7660"/>
    <w:rsid w:val="008C7E9D"/>
    <w:rsid w:val="008D7DF7"/>
    <w:rsid w:val="008E3CFF"/>
    <w:rsid w:val="008E7764"/>
    <w:rsid w:val="008F609E"/>
    <w:rsid w:val="009104E5"/>
    <w:rsid w:val="00921255"/>
    <w:rsid w:val="009223C2"/>
    <w:rsid w:val="00935490"/>
    <w:rsid w:val="0093623B"/>
    <w:rsid w:val="00940B77"/>
    <w:rsid w:val="009433AC"/>
    <w:rsid w:val="00943944"/>
    <w:rsid w:val="00953946"/>
    <w:rsid w:val="0095737C"/>
    <w:rsid w:val="009636B5"/>
    <w:rsid w:val="00963C8B"/>
    <w:rsid w:val="009725EA"/>
    <w:rsid w:val="009760C4"/>
    <w:rsid w:val="00980177"/>
    <w:rsid w:val="00990F71"/>
    <w:rsid w:val="009A4350"/>
    <w:rsid w:val="009A5D54"/>
    <w:rsid w:val="009B2AEA"/>
    <w:rsid w:val="009B5EB9"/>
    <w:rsid w:val="009B6AB3"/>
    <w:rsid w:val="009C1B2C"/>
    <w:rsid w:val="009F4736"/>
    <w:rsid w:val="00A013A9"/>
    <w:rsid w:val="00A11803"/>
    <w:rsid w:val="00A21885"/>
    <w:rsid w:val="00A31F60"/>
    <w:rsid w:val="00A3703C"/>
    <w:rsid w:val="00A37253"/>
    <w:rsid w:val="00A43E97"/>
    <w:rsid w:val="00A45C34"/>
    <w:rsid w:val="00A6725C"/>
    <w:rsid w:val="00A800B7"/>
    <w:rsid w:val="00A810D1"/>
    <w:rsid w:val="00A83603"/>
    <w:rsid w:val="00A872DF"/>
    <w:rsid w:val="00A936BC"/>
    <w:rsid w:val="00AC4BF6"/>
    <w:rsid w:val="00AD027E"/>
    <w:rsid w:val="00AD62D4"/>
    <w:rsid w:val="00AE52CF"/>
    <w:rsid w:val="00AF5594"/>
    <w:rsid w:val="00AF680B"/>
    <w:rsid w:val="00B0036B"/>
    <w:rsid w:val="00B018C4"/>
    <w:rsid w:val="00B04D64"/>
    <w:rsid w:val="00B06D5D"/>
    <w:rsid w:val="00B16B4D"/>
    <w:rsid w:val="00B23CDA"/>
    <w:rsid w:val="00B3120D"/>
    <w:rsid w:val="00B31B8B"/>
    <w:rsid w:val="00B35EE6"/>
    <w:rsid w:val="00B40FC4"/>
    <w:rsid w:val="00B4298B"/>
    <w:rsid w:val="00B44127"/>
    <w:rsid w:val="00B518CA"/>
    <w:rsid w:val="00B56703"/>
    <w:rsid w:val="00B605FC"/>
    <w:rsid w:val="00B65E8C"/>
    <w:rsid w:val="00B714AB"/>
    <w:rsid w:val="00B95458"/>
    <w:rsid w:val="00B95EB1"/>
    <w:rsid w:val="00B96FE8"/>
    <w:rsid w:val="00BA32C4"/>
    <w:rsid w:val="00BD0B10"/>
    <w:rsid w:val="00C04A91"/>
    <w:rsid w:val="00C06C60"/>
    <w:rsid w:val="00C06E5E"/>
    <w:rsid w:val="00C12019"/>
    <w:rsid w:val="00C12CE8"/>
    <w:rsid w:val="00C212C0"/>
    <w:rsid w:val="00C21442"/>
    <w:rsid w:val="00C22275"/>
    <w:rsid w:val="00C27360"/>
    <w:rsid w:val="00C328B2"/>
    <w:rsid w:val="00C32CCC"/>
    <w:rsid w:val="00C43555"/>
    <w:rsid w:val="00C4400F"/>
    <w:rsid w:val="00C738AB"/>
    <w:rsid w:val="00C83D26"/>
    <w:rsid w:val="00C87491"/>
    <w:rsid w:val="00C96665"/>
    <w:rsid w:val="00CA5ACB"/>
    <w:rsid w:val="00CA720D"/>
    <w:rsid w:val="00CB47F6"/>
    <w:rsid w:val="00CB7A5D"/>
    <w:rsid w:val="00CC09E4"/>
    <w:rsid w:val="00CC4DD7"/>
    <w:rsid w:val="00CD015A"/>
    <w:rsid w:val="00CD0FE1"/>
    <w:rsid w:val="00CD79E0"/>
    <w:rsid w:val="00CE1108"/>
    <w:rsid w:val="00CF0E36"/>
    <w:rsid w:val="00CF4ADC"/>
    <w:rsid w:val="00D01495"/>
    <w:rsid w:val="00D0339B"/>
    <w:rsid w:val="00D03560"/>
    <w:rsid w:val="00D16E2B"/>
    <w:rsid w:val="00D27511"/>
    <w:rsid w:val="00D3110B"/>
    <w:rsid w:val="00D4309D"/>
    <w:rsid w:val="00D448CD"/>
    <w:rsid w:val="00D55771"/>
    <w:rsid w:val="00D70137"/>
    <w:rsid w:val="00D71704"/>
    <w:rsid w:val="00D8024D"/>
    <w:rsid w:val="00D86B11"/>
    <w:rsid w:val="00D97D5A"/>
    <w:rsid w:val="00DA5224"/>
    <w:rsid w:val="00DA70B5"/>
    <w:rsid w:val="00DA7332"/>
    <w:rsid w:val="00DB415E"/>
    <w:rsid w:val="00DC58D7"/>
    <w:rsid w:val="00DC76BD"/>
    <w:rsid w:val="00DD182F"/>
    <w:rsid w:val="00DD58F4"/>
    <w:rsid w:val="00E12614"/>
    <w:rsid w:val="00E138CC"/>
    <w:rsid w:val="00E159D6"/>
    <w:rsid w:val="00E15E6E"/>
    <w:rsid w:val="00E203B2"/>
    <w:rsid w:val="00E20F28"/>
    <w:rsid w:val="00E26E08"/>
    <w:rsid w:val="00E36B67"/>
    <w:rsid w:val="00E424DB"/>
    <w:rsid w:val="00E449BE"/>
    <w:rsid w:val="00E473F5"/>
    <w:rsid w:val="00E53778"/>
    <w:rsid w:val="00E56991"/>
    <w:rsid w:val="00E6087D"/>
    <w:rsid w:val="00E61B22"/>
    <w:rsid w:val="00E6243F"/>
    <w:rsid w:val="00E73594"/>
    <w:rsid w:val="00E73897"/>
    <w:rsid w:val="00E92ADC"/>
    <w:rsid w:val="00E95EF5"/>
    <w:rsid w:val="00E97EC7"/>
    <w:rsid w:val="00EA03D4"/>
    <w:rsid w:val="00EA4070"/>
    <w:rsid w:val="00EA5F70"/>
    <w:rsid w:val="00EA7230"/>
    <w:rsid w:val="00EB04BB"/>
    <w:rsid w:val="00EB3978"/>
    <w:rsid w:val="00EC1149"/>
    <w:rsid w:val="00EC2EAB"/>
    <w:rsid w:val="00ED19C6"/>
    <w:rsid w:val="00ED6456"/>
    <w:rsid w:val="00EE13C5"/>
    <w:rsid w:val="00EF0197"/>
    <w:rsid w:val="00EF7514"/>
    <w:rsid w:val="00EF7B4A"/>
    <w:rsid w:val="00F025A9"/>
    <w:rsid w:val="00F16FAB"/>
    <w:rsid w:val="00F52C62"/>
    <w:rsid w:val="00F552FD"/>
    <w:rsid w:val="00F57A43"/>
    <w:rsid w:val="00F66BD5"/>
    <w:rsid w:val="00F75B12"/>
    <w:rsid w:val="00F7731C"/>
    <w:rsid w:val="00F77700"/>
    <w:rsid w:val="00F806A4"/>
    <w:rsid w:val="00F86437"/>
    <w:rsid w:val="00FA2189"/>
    <w:rsid w:val="00FA3BC2"/>
    <w:rsid w:val="00FA676D"/>
    <w:rsid w:val="00FB0C9E"/>
    <w:rsid w:val="00FB59C1"/>
    <w:rsid w:val="00FB65DD"/>
    <w:rsid w:val="00FB66A2"/>
    <w:rsid w:val="00FC4C8B"/>
    <w:rsid w:val="00FC678E"/>
    <w:rsid w:val="00FF4B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23CDA"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Contemporary">
    <w:name w:val="Table Contemporary"/>
    <w:basedOn w:val="TableNormal"/>
    <w:uiPriority w:val="99"/>
    <w:rsid w:val="00E53778"/>
    <w:rPr>
      <w:sz w:val="20"/>
      <w:szCs w:val="20"/>
    </w:rPr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BalloonText">
    <w:name w:val="Balloon Text"/>
    <w:basedOn w:val="Normal"/>
    <w:link w:val="BalloonTextChar"/>
    <w:uiPriority w:val="99"/>
    <w:rsid w:val="001722B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1722B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0</TotalTime>
  <Pages>9</Pages>
  <Words>4</Words>
  <Characters>24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</dc:title>
  <dc:subject/>
  <dc:creator>demirkanm</dc:creator>
  <cp:keywords/>
  <dc:description/>
  <cp:lastModifiedBy>sedefb</cp:lastModifiedBy>
  <cp:revision>2</cp:revision>
  <dcterms:created xsi:type="dcterms:W3CDTF">2009-10-16T11:36:00Z</dcterms:created>
  <dcterms:modified xsi:type="dcterms:W3CDTF">2009-10-16T11:36:00Z</dcterms:modified>
</cp:coreProperties>
</file>